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6B" w:rsidRDefault="0020786B" w:rsidP="0020786B">
      <w:pPr>
        <w:pStyle w:val="NoSpacing"/>
      </w:pPr>
      <w:r>
        <w:rPr>
          <w:u w:val="single"/>
        </w:rPr>
        <w:t>Robert FERASS</w:t>
      </w:r>
      <w:r>
        <w:t xml:space="preserve">      (fl.1503)</w:t>
      </w:r>
    </w:p>
    <w:p w:rsidR="0020786B" w:rsidRDefault="0020786B" w:rsidP="0020786B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20786B" w:rsidRDefault="0020786B" w:rsidP="0020786B">
      <w:pPr>
        <w:pStyle w:val="NoSpacing"/>
      </w:pPr>
    </w:p>
    <w:p w:rsidR="0020786B" w:rsidRDefault="0020786B" w:rsidP="0020786B">
      <w:pPr>
        <w:pStyle w:val="NoSpacing"/>
      </w:pPr>
    </w:p>
    <w:p w:rsidR="0020786B" w:rsidRDefault="0020786B" w:rsidP="0020786B">
      <w:pPr>
        <w:pStyle w:val="NoSpacing"/>
      </w:pPr>
      <w:r>
        <w:tab/>
        <w:t>1503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p.175)</w:t>
      </w:r>
    </w:p>
    <w:p w:rsidR="0020786B" w:rsidRDefault="0020786B" w:rsidP="0020786B">
      <w:pPr>
        <w:pStyle w:val="NoSpacing"/>
      </w:pPr>
    </w:p>
    <w:p w:rsidR="0020786B" w:rsidRDefault="0020786B" w:rsidP="0020786B">
      <w:pPr>
        <w:pStyle w:val="NoSpacing"/>
      </w:pPr>
    </w:p>
    <w:p w:rsidR="0020786B" w:rsidRDefault="0020786B" w:rsidP="0020786B">
      <w:pPr>
        <w:pStyle w:val="NoSpacing"/>
      </w:pPr>
      <w:r>
        <w:t>28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86B" w:rsidRDefault="0020786B" w:rsidP="00920DE3">
      <w:pPr>
        <w:spacing w:after="0" w:line="240" w:lineRule="auto"/>
      </w:pPr>
      <w:r>
        <w:separator/>
      </w:r>
    </w:p>
  </w:endnote>
  <w:endnote w:type="continuationSeparator" w:id="0">
    <w:p w:rsidR="0020786B" w:rsidRDefault="002078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86B" w:rsidRDefault="0020786B" w:rsidP="00920DE3">
      <w:pPr>
        <w:spacing w:after="0" w:line="240" w:lineRule="auto"/>
      </w:pPr>
      <w:r>
        <w:separator/>
      </w:r>
    </w:p>
  </w:footnote>
  <w:footnote w:type="continuationSeparator" w:id="0">
    <w:p w:rsidR="0020786B" w:rsidRDefault="002078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6B"/>
    <w:rsid w:val="00120749"/>
    <w:rsid w:val="0020786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2013-12-08T22:13:00Z</dcterms:created>
  <dcterms:modified xsi:type="dcterms:W3CDTF">2013-12-08T22:13:00Z</dcterms:modified>
</cp:coreProperties>
</file>